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BB112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BB112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BB11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BB11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BB11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BB11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BB11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BB1120">
        <w:rPr>
          <w:b w:val="0"/>
        </w:rPr>
        <w:t xml:space="preserve"> 16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BB1120" w:rsidP="00C91B2A">
            <w:pPr>
              <w:jc w:val="center"/>
            </w:pPr>
            <w:r>
              <w:t>Учитель физической культуры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BB1120" w:rsidRPr="00BB1120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BB1120" w:rsidRPr="00BB1120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BB1120" w:rsidRPr="00BB1120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BB1120" w:rsidRPr="00BB1120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BB1120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BB1120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BB1120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BB1120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BB1120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BB1120" w:rsidP="0098630F">
            <w:pPr>
              <w:jc w:val="center"/>
            </w:pPr>
            <w:r>
              <w:t>031-760-379 34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BB1120" w:rsidRPr="00BB1120">
        <w:rPr>
          <w:rStyle w:val="aa"/>
        </w:rPr>
        <w:t xml:space="preserve"> Ноутбук, ауди-видео аппратура, принтер, спортивный инвентарь..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BB1120" w:rsidRPr="00BB1120">
        <w:rPr>
          <w:rStyle w:val="aa"/>
        </w:rPr>
        <w:t xml:space="preserve"> Канцелярские принадлежности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051F05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051F05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051F0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051F0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051F0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B11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B11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B11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B11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B11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BB1120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B112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CB6866" w:rsidRPr="00CB6866">
        <w:rPr>
          <w:i/>
          <w:u w:val="single"/>
        </w:rPr>
        <w:t>1. Рекомендации по улучшению условий труда: не требуются</w:t>
      </w:r>
      <w:r w:rsidR="00CB6866" w:rsidRPr="00CB6866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CB6866" w:rsidRPr="00CB6866">
        <w:rPr>
          <w:i/>
          <w:u w:val="single"/>
        </w:rPr>
        <w:tab/>
        <w:t>   </w:t>
      </w:r>
      <w:r w:rsidR="00CB6866" w:rsidRPr="00CB6866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051F05" w:rsidRPr="00051F05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BB1120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BB1120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BB1120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BB112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BB1120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BB1120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BB112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BB1120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BB1120" w:rsidRPr="00BB1120" w:rsidTr="00BB112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120" w:rsidRPr="00BB1120" w:rsidRDefault="00BB1120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B1120" w:rsidRPr="00BB1120" w:rsidRDefault="00BB112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120" w:rsidRPr="00BB1120" w:rsidRDefault="00BB112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B1120" w:rsidRPr="00BB1120" w:rsidRDefault="00BB112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120" w:rsidRPr="00BB1120" w:rsidRDefault="00BB1120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B1120" w:rsidRPr="00BB1120" w:rsidRDefault="00BB112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120" w:rsidRPr="00BB1120" w:rsidRDefault="00BB1120" w:rsidP="004E51DC">
            <w:pPr>
              <w:pStyle w:val="a8"/>
            </w:pPr>
          </w:p>
        </w:tc>
      </w:tr>
      <w:tr w:rsidR="00BB1120" w:rsidRPr="00BB1120" w:rsidTr="00BB112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B1120" w:rsidRPr="00BB1120" w:rsidRDefault="00BB1120" w:rsidP="004E51DC">
            <w:pPr>
              <w:pStyle w:val="a8"/>
              <w:rPr>
                <w:vertAlign w:val="superscript"/>
              </w:rPr>
            </w:pPr>
            <w:r w:rsidRPr="00BB1120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BB1120" w:rsidRPr="00BB1120" w:rsidRDefault="00BB11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B1120" w:rsidRPr="00BB1120" w:rsidRDefault="00BB1120" w:rsidP="004E51DC">
            <w:pPr>
              <w:pStyle w:val="a8"/>
              <w:rPr>
                <w:vertAlign w:val="superscript"/>
              </w:rPr>
            </w:pPr>
            <w:r w:rsidRPr="00BB11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B1120" w:rsidRPr="00BB1120" w:rsidRDefault="00BB11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B1120" w:rsidRPr="00BB1120" w:rsidRDefault="00BB1120" w:rsidP="004E51DC">
            <w:pPr>
              <w:pStyle w:val="a8"/>
              <w:rPr>
                <w:color w:val="000000"/>
                <w:vertAlign w:val="superscript"/>
              </w:rPr>
            </w:pPr>
            <w:r w:rsidRPr="00BB1120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BB1120" w:rsidRPr="00BB1120" w:rsidRDefault="00BB11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B1120" w:rsidRPr="00BB1120" w:rsidRDefault="00BB1120" w:rsidP="004E51DC">
            <w:pPr>
              <w:pStyle w:val="a8"/>
              <w:rPr>
                <w:vertAlign w:val="superscript"/>
              </w:rPr>
            </w:pPr>
            <w:r w:rsidRPr="00BB1120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BB112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BB1120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BB112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16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051F05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051F05" w:rsidRPr="00051F05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16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6 "/>
    <w:docVar w:name="oborud" w:val=" Ноутбук, ауди-видео аппратура, принтер, спортивный инвентарь..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37671E4B24F241ACBD80263B838FB686"/>
    <w:docVar w:name="rm_id" w:val="15"/>
    <w:docVar w:name="rm_name" w:val="                                          "/>
    <w:docVar w:name="rm_number" w:val=" 16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25683"/>
    <w:rsid w:val="00046815"/>
    <w:rsid w:val="00047FE1"/>
    <w:rsid w:val="00051F05"/>
    <w:rsid w:val="0005566C"/>
    <w:rsid w:val="00084C93"/>
    <w:rsid w:val="000860ED"/>
    <w:rsid w:val="000905BE"/>
    <w:rsid w:val="000D1F5B"/>
    <w:rsid w:val="00110025"/>
    <w:rsid w:val="00134F3A"/>
    <w:rsid w:val="00137D73"/>
    <w:rsid w:val="001429B1"/>
    <w:rsid w:val="00145419"/>
    <w:rsid w:val="001456F8"/>
    <w:rsid w:val="0015635F"/>
    <w:rsid w:val="001607C8"/>
    <w:rsid w:val="00194A53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5469D"/>
    <w:rsid w:val="0069682B"/>
    <w:rsid w:val="006C28B3"/>
    <w:rsid w:val="007049EB"/>
    <w:rsid w:val="00710271"/>
    <w:rsid w:val="00717C9F"/>
    <w:rsid w:val="00720E86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90BF9"/>
    <w:rsid w:val="00BA5029"/>
    <w:rsid w:val="00BB1120"/>
    <w:rsid w:val="00BC2F3C"/>
    <w:rsid w:val="00C02721"/>
    <w:rsid w:val="00C03F4A"/>
    <w:rsid w:val="00C34BC6"/>
    <w:rsid w:val="00C91B2A"/>
    <w:rsid w:val="00CB6866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6</cp:revision>
  <dcterms:created xsi:type="dcterms:W3CDTF">2024-11-02T08:49:00Z</dcterms:created>
  <dcterms:modified xsi:type="dcterms:W3CDTF">2024-11-02T18:12:00Z</dcterms:modified>
</cp:coreProperties>
</file>